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 upon Tyne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 upon Tyne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 upon Tyne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 upon Tyne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 upon Tyne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 upon Tyne are estimated to have a score of 1-2 on the PGSI (low-risk gambling), whilst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Newcastle upon Tyne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 upon Tyne is estimated to be </w:t>
      </w:r>
      <w:r w:rsidRPr="00773DF7">
        <w:rPr>
          <w:rFonts w:ascii="Libre Franklin Light" w:eastAsia="Times New Roman" w:hAnsi="Libre Franklin Light" w:cs="Calibri Light"/>
          <w:b/>
          <w:bCs/>
          <w:color w:val="C45911" w:themeColor="accent2" w:themeShade="BF"/>
        </w:rPr>
        <w:t xml:space="preserve">£9,648,077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 upon Tyne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 upon Ty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 upon Tyne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 upon Ty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 upon Tyne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 upon Ty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 upon Tyne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 upon Tyne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 upon Tyne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 upon Tyne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£9,648,077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 upon Tyne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£157,151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£3,249,978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£232,817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£65,480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£120,046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£5,822,605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£9,648,077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 upon Tyne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 upon Tyne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 upon Tyne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 upon Tyne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 upon Tyne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 upon Tyne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305BFA8-07EA-4B7B-88C2-F55792CE2DA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